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24B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bookmarkStart w:id="0" w:name="_GoBack"/>
      <w:bookmarkEnd w:id="0"/>
    </w:p>
    <w:p w:rsidR="00783E5C" w:rsidRDefault="00783E5C" w:rsidP="00783E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E6090">
        <w:rPr>
          <w:rFonts w:ascii="Times New Roman" w:hAnsi="Times New Roman" w:cs="Times New Roman"/>
          <w:sz w:val="24"/>
          <w:szCs w:val="24"/>
        </w:rPr>
        <w:t>ПК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осуществлено(а)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субъекта(ов)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lastRenderedPageBreak/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24BEC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47F11"/>
    <w:rsid w:val="00B67A6A"/>
    <w:rsid w:val="00B70844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69161441</Template>
  <TotalTime>68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46</cp:revision>
  <dcterms:created xsi:type="dcterms:W3CDTF">2016-03-14T14:02:00Z</dcterms:created>
  <dcterms:modified xsi:type="dcterms:W3CDTF">2026-08-18T12:50:00Z</dcterms:modified>
</cp:coreProperties>
</file>